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758" w:rsidRDefault="00251758" w:rsidP="00E038C4">
      <w:pPr>
        <w:pStyle w:val="ConsPlusTitle"/>
        <w:ind w:right="2096"/>
        <w:jc w:val="right"/>
        <w:rPr>
          <w:b w:val="0"/>
          <w:bCs w:val="0"/>
        </w:rPr>
      </w:pPr>
      <w:r w:rsidRPr="00167B47">
        <w:rPr>
          <w:b w:val="0"/>
          <w:bCs w:val="0"/>
        </w:rPr>
        <w:t>Приложение</w:t>
      </w:r>
      <w:r>
        <w:rPr>
          <w:b w:val="0"/>
          <w:bCs w:val="0"/>
        </w:rPr>
        <w:t>№6</w:t>
      </w:r>
    </w:p>
    <w:p w:rsidR="00251758" w:rsidRDefault="00251758" w:rsidP="002B5F91">
      <w:pPr>
        <w:pStyle w:val="ConsPlusTitle"/>
        <w:ind w:right="395"/>
        <w:jc w:val="right"/>
        <w:rPr>
          <w:b w:val="0"/>
          <w:bCs w:val="0"/>
        </w:rPr>
      </w:pPr>
      <w:r>
        <w:rPr>
          <w:b w:val="0"/>
          <w:bCs w:val="0"/>
        </w:rPr>
        <w:t>к постановлению администрации</w:t>
      </w:r>
    </w:p>
    <w:p w:rsidR="00251758" w:rsidRDefault="00251758" w:rsidP="002B5F91">
      <w:pPr>
        <w:pStyle w:val="ConsPlusTitle"/>
        <w:ind w:right="1954"/>
        <w:jc w:val="right"/>
        <w:rPr>
          <w:b w:val="0"/>
          <w:bCs w:val="0"/>
        </w:rPr>
      </w:pPr>
      <w:r>
        <w:rPr>
          <w:b w:val="0"/>
          <w:bCs w:val="0"/>
        </w:rPr>
        <w:t xml:space="preserve"> Унечского района</w:t>
      </w:r>
    </w:p>
    <w:p w:rsidR="00251758" w:rsidRDefault="00251758" w:rsidP="00DF4696">
      <w:pPr>
        <w:pStyle w:val="ConsPlusTitle"/>
        <w:tabs>
          <w:tab w:val="left" w:pos="10206"/>
        </w:tabs>
        <w:ind w:right="1670"/>
        <w:jc w:val="right"/>
        <w:rPr>
          <w:b w:val="0"/>
          <w:bCs w:val="0"/>
        </w:rPr>
      </w:pPr>
      <w:r>
        <w:rPr>
          <w:b w:val="0"/>
          <w:bCs w:val="0"/>
        </w:rPr>
        <w:t xml:space="preserve">   От 19.07.2021г. №179</w:t>
      </w:r>
    </w:p>
    <w:p w:rsidR="00251758" w:rsidRDefault="00251758" w:rsidP="00051C05">
      <w:pPr>
        <w:pStyle w:val="ConsPlusTitle"/>
        <w:ind w:right="-456"/>
        <w:jc w:val="right"/>
        <w:rPr>
          <w:b w:val="0"/>
          <w:bCs w:val="0"/>
        </w:rPr>
      </w:pPr>
    </w:p>
    <w:p w:rsidR="00251758" w:rsidRDefault="00251758" w:rsidP="00051C05">
      <w:pPr>
        <w:pStyle w:val="ConsPlusTitle"/>
        <w:jc w:val="center"/>
      </w:pPr>
      <w:r w:rsidRPr="00167B47">
        <w:t xml:space="preserve">ПЛАН РЕАЛИЗАЦИИ </w:t>
      </w:r>
      <w:r>
        <w:t xml:space="preserve">МУНИЦИПАЛЬНОЙ </w:t>
      </w:r>
      <w:r w:rsidRPr="00167B47">
        <w:t>ПРОГРАММЫ</w:t>
      </w:r>
    </w:p>
    <w:p w:rsidR="00251758" w:rsidRDefault="00251758" w:rsidP="00051C05">
      <w:pPr>
        <w:pStyle w:val="ConsPlusTitle"/>
        <w:jc w:val="center"/>
      </w:pPr>
    </w:p>
    <w:tbl>
      <w:tblPr>
        <w:tblW w:w="15446" w:type="dxa"/>
        <w:tblInd w:w="-106" w:type="dxa"/>
        <w:tblLook w:val="00A0"/>
      </w:tblPr>
      <w:tblGrid>
        <w:gridCol w:w="816"/>
        <w:gridCol w:w="4720"/>
        <w:gridCol w:w="787"/>
        <w:gridCol w:w="900"/>
        <w:gridCol w:w="960"/>
        <w:gridCol w:w="960"/>
        <w:gridCol w:w="963"/>
        <w:gridCol w:w="1796"/>
        <w:gridCol w:w="1701"/>
        <w:gridCol w:w="1843"/>
      </w:tblGrid>
      <w:tr w:rsidR="00251758" w:rsidRPr="003B4B06">
        <w:trPr>
          <w:trHeight w:val="770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программа, подпрограмма, основное мероприятие (проект (программа)), направление расходов, мероприятие</w:t>
            </w:r>
          </w:p>
        </w:tc>
        <w:tc>
          <w:tcPr>
            <w:tcW w:w="45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Код бюджетной классификации расходов</w:t>
            </w:r>
          </w:p>
        </w:tc>
        <w:tc>
          <w:tcPr>
            <w:tcW w:w="5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средств на реализацию, рублей</w:t>
            </w:r>
          </w:p>
        </w:tc>
      </w:tr>
      <w:tr w:rsidR="00251758" w:rsidRPr="003B4B06">
        <w:trPr>
          <w:trHeight w:val="288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ППМП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НР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2021 год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</w:tr>
      <w:tr w:rsidR="00251758" w:rsidRPr="003B4B06">
        <w:trPr>
          <w:trHeight w:val="28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51758" w:rsidRPr="003B4B06">
        <w:trPr>
          <w:trHeight w:val="157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реализации полномочий исполнительно-распорядительного органа муниципального образования Унечское городское поселение Унечского муниципального района Брянской области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123 241 346,13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85 477 842,50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113 485 930,28</w:t>
            </w:r>
          </w:p>
        </w:tc>
      </w:tr>
      <w:tr w:rsidR="00251758" w:rsidRPr="003B4B06">
        <w:trPr>
          <w:trHeight w:val="288"/>
        </w:trPr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97 535 391,09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69 480 941,50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71 970 301,28</w:t>
            </w:r>
          </w:p>
        </w:tc>
      </w:tr>
      <w:tr w:rsidR="00251758" w:rsidRPr="003B4B06">
        <w:trPr>
          <w:trHeight w:val="528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25 705 955,04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15 996 901,00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41 515 629,00</w:t>
            </w:r>
          </w:p>
        </w:tc>
      </w:tr>
      <w:tr w:rsidR="00251758" w:rsidRPr="003B4B06">
        <w:trPr>
          <w:trHeight w:val="288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288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123 241 346,13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85 477 842,50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113 485 930,28</w:t>
            </w:r>
          </w:p>
        </w:tc>
      </w:tr>
      <w:tr w:rsidR="00251758" w:rsidRPr="003B4B06">
        <w:trPr>
          <w:trHeight w:val="288"/>
        </w:trPr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"Содействие реализации полномочий в сфере безопасности, защита населения и территории Унечского городского поселения от чрезвычайных ситуаций"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406 000,00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406 000,00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406 000,00</w:t>
            </w: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396"/>
        </w:trPr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406 000,00</w:t>
            </w:r>
          </w:p>
        </w:tc>
      </w:tr>
      <w:tr w:rsidR="00251758" w:rsidRPr="003B4B06">
        <w:trPr>
          <w:trHeight w:val="720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62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62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406 000,00</w:t>
            </w:r>
          </w:p>
        </w:tc>
      </w:tr>
      <w:tr w:rsidR="00251758" w:rsidRPr="003B4B06">
        <w:trPr>
          <w:trHeight w:val="104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готовности к реагированию на чрезвычайные ситуации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406 000,00</w:t>
            </w:r>
          </w:p>
        </w:tc>
      </w:tr>
      <w:tr w:rsidR="00251758" w:rsidRPr="003B4B06">
        <w:trPr>
          <w:trHeight w:val="540"/>
        </w:trPr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406 000,00</w:t>
            </w:r>
          </w:p>
        </w:tc>
      </w:tr>
      <w:tr w:rsidR="00251758" w:rsidRPr="003B4B06">
        <w:trPr>
          <w:trHeight w:val="816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50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432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406 000,00</w:t>
            </w:r>
          </w:p>
        </w:tc>
      </w:tr>
      <w:tr w:rsidR="00251758" w:rsidRPr="003B4B06">
        <w:trPr>
          <w:trHeight w:val="624"/>
        </w:trPr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мероприятий по территориальной обороне и гражданской обороне, защите населения и территории муниципального образования от чрезвычайных ситуаций природного и техногенного характера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81110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756"/>
        </w:trPr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81110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251758" w:rsidRPr="003B4B06">
        <w:trPr>
          <w:trHeight w:val="756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81110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756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81110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600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  <w:p w:rsidR="00251758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81110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251758" w:rsidRPr="003B4B06">
        <w:trPr>
          <w:trHeight w:val="288"/>
        </w:trPr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пожарной безопасности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81140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28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81140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251758" w:rsidRPr="003B4B06">
        <w:trPr>
          <w:trHeight w:val="52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81140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51758" w:rsidRPr="003B4B06">
        <w:trPr>
          <w:trHeight w:val="28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811140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51758" w:rsidRPr="003B4B06">
        <w:trPr>
          <w:trHeight w:val="28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81140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251758" w:rsidRPr="003B4B06">
        <w:trPr>
          <w:trHeight w:val="288"/>
        </w:trPr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1.1.3.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Водохозяйственные и водоохранные мероприятия 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83290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326 000,00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326 000,00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326 000,00</w:t>
            </w: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403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288"/>
        </w:trPr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83290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326 000,00</w:t>
            </w:r>
          </w:p>
        </w:tc>
      </w:tr>
      <w:tr w:rsidR="00251758" w:rsidRPr="003B4B06">
        <w:trPr>
          <w:trHeight w:val="528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83290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288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83290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288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83290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326 000,00</w:t>
            </w:r>
          </w:p>
        </w:tc>
      </w:tr>
      <w:tr w:rsidR="00251758" w:rsidRPr="003B4B06">
        <w:trPr>
          <w:trHeight w:val="288"/>
        </w:trPr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«Развитие топливно-энергетического комплекса, транспорта, жилищно-коммунального и дорожного хозяйства на территории городского поселения"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102 774 047,72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72 018 087,40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99 965 934,10</w:t>
            </w: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576"/>
        </w:trPr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77 068 292,68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56 021 386,40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58 450 505,10</w:t>
            </w:r>
          </w:p>
        </w:tc>
      </w:tr>
      <w:tr w:rsidR="00251758" w:rsidRPr="003B4B06">
        <w:trPr>
          <w:trHeight w:val="720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25 705 755,04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15 996 701,00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41 515 429,00</w:t>
            </w:r>
          </w:p>
        </w:tc>
      </w:tr>
      <w:tr w:rsidR="00251758" w:rsidRPr="003B4B06">
        <w:trPr>
          <w:trHeight w:val="576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44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102 774 047,72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72 018 087,40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99 965 934,10</w:t>
            </w:r>
          </w:p>
        </w:tc>
      </w:tr>
      <w:tr w:rsidR="00251758" w:rsidRPr="003B4B06">
        <w:trPr>
          <w:trHeight w:val="146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сохранности, восстановления и развития автомобильных дорог местного значения и условий безопасного движения по ним при эксплуатации дорожной сети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57 517 400,00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43 514 000,00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54 666 000,00</w:t>
            </w:r>
          </w:p>
        </w:tc>
      </w:tr>
      <w:tr w:rsidR="00251758" w:rsidRPr="003B4B06">
        <w:trPr>
          <w:trHeight w:val="61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31 877 526,96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27 645 632,00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29 485 571,00</w:t>
            </w:r>
          </w:p>
        </w:tc>
      </w:tr>
      <w:tr w:rsidR="00251758" w:rsidRPr="003B4B06">
        <w:trPr>
          <w:trHeight w:val="80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25 639 873,04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15 868 368,00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25 180 429,00</w:t>
            </w:r>
          </w:p>
        </w:tc>
      </w:tr>
      <w:tr w:rsidR="00251758" w:rsidRPr="003B4B06">
        <w:trPr>
          <w:trHeight w:val="6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44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57 517 400,00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43 514 000,00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54 666 000,00</w:t>
            </w:r>
          </w:p>
        </w:tc>
      </w:tr>
      <w:tr w:rsidR="00251758" w:rsidRPr="003B4B06">
        <w:trPr>
          <w:trHeight w:val="288"/>
        </w:trPr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81610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30 528 059,96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26 810 454,74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28 160 285,26</w:t>
            </w: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61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81610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30 528 059,96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26 810 454,74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28 160 285,26</w:t>
            </w:r>
          </w:p>
        </w:tc>
      </w:tr>
      <w:tr w:rsidR="00251758" w:rsidRPr="003B4B06">
        <w:trPr>
          <w:trHeight w:val="68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81610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37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81610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37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81610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30 528 059,96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26 810 454,74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28 160 285,26</w:t>
            </w:r>
          </w:p>
        </w:tc>
      </w:tr>
      <w:tr w:rsidR="00251758" w:rsidRPr="003B4B06">
        <w:trPr>
          <w:trHeight w:val="288"/>
        </w:trPr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2.1.2.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сохранности автомобильных дорог местного значения и условий безопасного движения по ним 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26 989 340,04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16 703 545,26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26 505 714,74</w:t>
            </w: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55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S6170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1 349 467,00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835 177,26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1 325 285,74</w:t>
            </w:r>
          </w:p>
        </w:tc>
      </w:tr>
      <w:tr w:rsidR="00251758" w:rsidRPr="003B4B06">
        <w:trPr>
          <w:trHeight w:val="57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S6170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25 639 873,04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15 868 368,00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25 180 429,00</w:t>
            </w:r>
          </w:p>
        </w:tc>
      </w:tr>
      <w:tr w:rsidR="00251758" w:rsidRPr="003B4B06">
        <w:trPr>
          <w:trHeight w:val="55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S6170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55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S6170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26 989 340,04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16 703 545,26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26 505 714,74</w:t>
            </w:r>
          </w:p>
        </w:tc>
      </w:tr>
      <w:tr w:rsidR="00251758" w:rsidRPr="003B4B06">
        <w:trPr>
          <w:trHeight w:val="86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обеспечения потребности населения городского поселения в транспортных услугах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3 449 000,00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3 432 000,00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3 432 000,00</w:t>
            </w:r>
          </w:p>
        </w:tc>
      </w:tr>
      <w:tr w:rsidR="00251758" w:rsidRPr="003B4B06">
        <w:trPr>
          <w:trHeight w:val="62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3 449 000,00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3 432 000,00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3 432 000,00</w:t>
            </w:r>
          </w:p>
        </w:tc>
      </w:tr>
      <w:tr w:rsidR="00251758" w:rsidRPr="003B4B06">
        <w:trPr>
          <w:trHeight w:val="85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55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55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3 449 000,00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3 432 000,00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3 432 000,00</w:t>
            </w:r>
          </w:p>
        </w:tc>
      </w:tr>
      <w:tr w:rsidR="00251758" w:rsidRPr="003B4B06">
        <w:trPr>
          <w:trHeight w:val="456"/>
        </w:trPr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2.2.1.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 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81630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3 432 000,00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3 432 000,00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3 432 000,00</w:t>
            </w:r>
          </w:p>
        </w:tc>
      </w:tr>
      <w:tr w:rsidR="00251758" w:rsidRPr="003B4B06">
        <w:trPr>
          <w:trHeight w:val="492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492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56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81630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3 432 000,00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3 432 000,00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3 432 000,00</w:t>
            </w:r>
          </w:p>
        </w:tc>
      </w:tr>
      <w:tr w:rsidR="00251758" w:rsidRPr="003B4B06">
        <w:trPr>
          <w:trHeight w:val="70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81630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40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81630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51758" w:rsidRPr="003B4B06">
        <w:trPr>
          <w:trHeight w:val="38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81630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3 432 000,00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3 432 000,00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3 432 000,00</w:t>
            </w:r>
          </w:p>
        </w:tc>
      </w:tr>
      <w:tr w:rsidR="00251758" w:rsidRPr="003B4B06">
        <w:trPr>
          <w:trHeight w:val="576"/>
        </w:trPr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2.2.2.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развития транспортной инфраструктуры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81650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432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67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81650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6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81650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54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81650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38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81650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81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эксплуатационной надежности гидротехнических сооружений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251758" w:rsidRPr="003B4B06">
        <w:trPr>
          <w:trHeight w:val="49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251758" w:rsidRPr="003B4B06">
        <w:trPr>
          <w:trHeight w:val="6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61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49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251758" w:rsidRPr="003B4B06">
        <w:trPr>
          <w:trHeight w:val="552"/>
        </w:trPr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2.3.1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Содержание, текущий и капитальный ремонт и обеспечение безопасности гидротехнических сооружений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83300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251758" w:rsidRPr="003B4B06">
        <w:trPr>
          <w:trHeight w:val="480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51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83300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251758" w:rsidRPr="003B4B06">
        <w:trPr>
          <w:trHeight w:val="74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83300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48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83300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46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83300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251758" w:rsidRPr="003B4B06">
        <w:trPr>
          <w:trHeight w:val="12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реформированию жилищно-коммунального хозяйства, создание благоприятных условий проживания граждан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382 000,00</w:t>
            </w:r>
          </w:p>
        </w:tc>
      </w:tr>
      <w:tr w:rsidR="00251758" w:rsidRPr="003B4B06">
        <w:trPr>
          <w:trHeight w:val="57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382 000,00</w:t>
            </w:r>
          </w:p>
        </w:tc>
      </w:tr>
      <w:tr w:rsidR="00251758" w:rsidRPr="003B4B06">
        <w:trPr>
          <w:trHeight w:val="57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Поступления из федерального, </w:t>
            </w:r>
            <w:bookmarkStart w:id="0" w:name="_GoBack"/>
            <w:bookmarkEnd w:id="0"/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46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46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382 000,00</w:t>
            </w:r>
          </w:p>
        </w:tc>
      </w:tr>
      <w:tr w:rsidR="00251758" w:rsidRPr="003B4B06">
        <w:trPr>
          <w:trHeight w:val="516"/>
        </w:trPr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2.4.1.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81830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382 000,00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382 000,00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382 000,00</w:t>
            </w:r>
          </w:p>
        </w:tc>
      </w:tr>
      <w:tr w:rsidR="00251758" w:rsidRPr="003B4B06">
        <w:trPr>
          <w:trHeight w:val="420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56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81830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382 000,00</w:t>
            </w:r>
          </w:p>
        </w:tc>
      </w:tr>
      <w:tr w:rsidR="00251758" w:rsidRPr="003B4B06">
        <w:trPr>
          <w:trHeight w:val="64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81830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56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81830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45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81830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382 000,00</w:t>
            </w:r>
          </w:p>
        </w:tc>
      </w:tr>
      <w:tr w:rsidR="00251758" w:rsidRPr="003B4B06">
        <w:trPr>
          <w:trHeight w:val="84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обеспечения качественной работы жилищно-коммунального хозяйства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40 512 000,00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23 355 000,00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23 786 000,00</w:t>
            </w:r>
          </w:p>
        </w:tc>
      </w:tr>
      <w:tr w:rsidR="00251758" w:rsidRPr="003B4B06">
        <w:trPr>
          <w:trHeight w:val="6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40 512 000,00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23 355 000,00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23 786 000,00</w:t>
            </w:r>
          </w:p>
        </w:tc>
      </w:tr>
      <w:tr w:rsidR="00251758" w:rsidRPr="003B4B06">
        <w:trPr>
          <w:trHeight w:val="6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6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6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40 512 000,00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23 355 000,00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23 786 000,00</w:t>
            </w:r>
          </w:p>
        </w:tc>
      </w:tr>
      <w:tr w:rsidR="00251758" w:rsidRPr="003B4B06">
        <w:trPr>
          <w:trHeight w:val="420"/>
        </w:trPr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2.5.1.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Эксплуатация и содержание имущества казны муниципального образования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80920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4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80920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251758" w:rsidRPr="003B4B06">
        <w:trPr>
          <w:trHeight w:val="79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80920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45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80920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38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80920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251758" w:rsidRPr="003B4B06">
        <w:trPr>
          <w:trHeight w:val="420"/>
        </w:trPr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2.5.2.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муниципальной собственности (разработка ПСД, строительный контроль, экспертизы по благоустройству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81680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519 657,18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420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420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58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81680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519 657,18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64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81680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58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81680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44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81680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519 657,18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456"/>
        </w:trPr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2.5.3.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Бюджетные инвестиции в объекты капитального строительства муниципальной собственности (изготовление ПСД, строительный контроль, экспертизы) (инженерно-изыскательские мероприятия по газификации, проектирование и гос. экспертиза и прочее) 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81680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3 682 342,82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612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516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6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81680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3 682 342,82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6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81680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49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81680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52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81680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3 682 342,82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420"/>
        </w:trPr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2.5.4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обеспечение освещения улиц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81690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20 019 000,00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12 720 000,00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13 137 000,00</w:t>
            </w: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57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81690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20 019 000,00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12 720 000,00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13 137 000,00</w:t>
            </w:r>
          </w:p>
        </w:tc>
      </w:tr>
      <w:tr w:rsidR="00251758" w:rsidRPr="003B4B06">
        <w:trPr>
          <w:trHeight w:val="70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81690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4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81690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62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81690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20 019 000,00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12 720 000,00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13 137 000,00</w:t>
            </w:r>
          </w:p>
        </w:tc>
      </w:tr>
      <w:tr w:rsidR="00251758" w:rsidRPr="003B4B06">
        <w:trPr>
          <w:trHeight w:val="420"/>
        </w:trPr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2.5.5.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Озеленение территории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81700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61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81700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</w:tr>
      <w:tr w:rsidR="00251758" w:rsidRPr="003B4B06">
        <w:trPr>
          <w:trHeight w:val="6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81700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38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81700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6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81700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</w:tr>
      <w:tr w:rsidR="00251758" w:rsidRPr="003B4B06">
        <w:trPr>
          <w:trHeight w:val="420"/>
        </w:trPr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2.5.6.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 (кладбищ)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81710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1 908 000,00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2 602 000,00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2 616 000,00</w:t>
            </w: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48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81710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1 908 000,00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2 602 000,00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2 616 000,00</w:t>
            </w:r>
          </w:p>
        </w:tc>
      </w:tr>
      <w:tr w:rsidR="00251758" w:rsidRPr="003B4B06">
        <w:trPr>
          <w:trHeight w:val="64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81710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40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81710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58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81710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1 908 000,00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2 602 000,00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2 616 000,00</w:t>
            </w:r>
          </w:p>
        </w:tc>
      </w:tr>
      <w:tr w:rsidR="00251758" w:rsidRPr="003B4B06">
        <w:trPr>
          <w:trHeight w:val="420"/>
        </w:trPr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2.5.7.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благоустройству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81730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8 283 000,00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2 613 000,00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2 613 000,00</w:t>
            </w: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6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81730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8 283 000,00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2 613 000,00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2 613 000,00</w:t>
            </w:r>
          </w:p>
        </w:tc>
      </w:tr>
      <w:tr w:rsidR="00251758" w:rsidRPr="003B4B06">
        <w:trPr>
          <w:trHeight w:val="52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81730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6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81730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6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81730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8 283 000,00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2 613 000,00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2 613 000,00</w:t>
            </w:r>
          </w:p>
        </w:tc>
      </w:tr>
      <w:tr w:rsidR="00251758" w:rsidRPr="003B4B06">
        <w:trPr>
          <w:trHeight w:val="504"/>
        </w:trPr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2.5.8.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коммунального хозяйства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81740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4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81740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51758" w:rsidRPr="003B4B06">
        <w:trPr>
          <w:trHeight w:val="64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81740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64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81740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40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81740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51758" w:rsidRPr="003B4B06">
        <w:trPr>
          <w:trHeight w:val="420"/>
        </w:trPr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2.5.9.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населения бытовыми услугами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81810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1 880 000,00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75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81810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251758" w:rsidRPr="003B4B06">
        <w:trPr>
          <w:trHeight w:val="69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81810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67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81810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49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81810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251758" w:rsidRPr="003B4B06">
        <w:trPr>
          <w:trHeight w:val="99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строительства централизованного водоснабжения г. Унеча Брянской области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251758" w:rsidRPr="003B4B06">
        <w:trPr>
          <w:trHeight w:val="54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251758" w:rsidRPr="003B4B06">
        <w:trPr>
          <w:trHeight w:val="49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49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49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251758" w:rsidRPr="003B4B06">
        <w:trPr>
          <w:trHeight w:val="420"/>
        </w:trPr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2.6.1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в объекты капитального строительства муниципальной собственности (изготовление ПСД, строительный контроль, экспертизы) 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81680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251758" w:rsidRPr="003B4B06">
        <w:trPr>
          <w:trHeight w:val="420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54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81680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251758" w:rsidRPr="003B4B06">
        <w:trPr>
          <w:trHeight w:val="82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81680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6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81680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54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81680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251758" w:rsidRPr="003B4B06">
        <w:trPr>
          <w:trHeight w:val="58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комфортной городской среды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294 298,22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299 934,10</w:t>
            </w:r>
          </w:p>
        </w:tc>
      </w:tr>
      <w:tr w:rsidR="00251758" w:rsidRPr="003B4B06">
        <w:trPr>
          <w:trHeight w:val="52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294 298,22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299 934,10</w:t>
            </w:r>
          </w:p>
        </w:tc>
      </w:tr>
      <w:tr w:rsidR="00251758" w:rsidRPr="003B4B06">
        <w:trPr>
          <w:trHeight w:val="64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54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55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294 298,22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299 934,10</w:t>
            </w:r>
          </w:p>
        </w:tc>
      </w:tr>
      <w:tr w:rsidR="00251758" w:rsidRPr="003B4B06">
        <w:trPr>
          <w:trHeight w:val="540"/>
        </w:trPr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2.7.1.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благоустройству (изготовление ПСД, СТРОИТЕЛЬНЫЙ КОНТРОЛЬ, ЭКСПЕРТИЗЫ И ПРОЧИЕ РАСХОДЫ) (современная городская среда)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81730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294 298,22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299 934,10</w:t>
            </w:r>
          </w:p>
        </w:tc>
      </w:tr>
      <w:tr w:rsidR="00251758" w:rsidRPr="003B4B06">
        <w:trPr>
          <w:trHeight w:val="528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73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81730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294 298,22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299 934,10</w:t>
            </w:r>
          </w:p>
        </w:tc>
      </w:tr>
      <w:tr w:rsidR="00251758" w:rsidRPr="003B4B06">
        <w:trPr>
          <w:trHeight w:val="84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81730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78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81730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51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81730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294 298,22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299 934,10</w:t>
            </w:r>
          </w:p>
        </w:tc>
      </w:tr>
      <w:tr w:rsidR="00251758" w:rsidRPr="003B4B06">
        <w:trPr>
          <w:trHeight w:val="540"/>
        </w:trPr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федеральной целевой программы "Увековечение памяти погибших при защите Отечества на 2019-2024 годы"                                      </w:t>
            </w: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• 2021г.-проведение восстановительных работ (Братская могила Советских воинов (г. Унеча) г. Унеча (59,4 кв.м.) центральное кладбище. Ремонт железобетонных надгробий, ремонт памятника, благоустройство территории);</w:t>
            </w: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• 2022г.-проведение восстановительных работ (Памятник 2 советским воинам Т.С.Шилко и П.Т.Денисенко, погибшим в сентябре 1943г. Унечский район, д. Слобода-Селецкая (60,0 кв.м.). Замена ограждений, тротуарной плитки, благоустройство территории)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69 349,50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135 087,40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540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540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2112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64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3 467,50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6 754,40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46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65 882,00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128 333,00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54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43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69 349,50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135 087,40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94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2.8.1.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федеральной целевой программы "Увековечение памяти погибших при защите Отечества на 2019-2024 годы"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L29990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69 349,50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135 087,40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44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L29990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3 467,50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6 754,40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6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L29990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65 882,00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128 333,00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49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L29990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39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L29990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69 349,50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135 087,40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44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Благоустройство мест (площадок)накопления ТКО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251758" w:rsidRPr="003B4B06">
        <w:trPr>
          <w:trHeight w:val="49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251758" w:rsidRPr="003B4B06">
        <w:trPr>
          <w:trHeight w:val="7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61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39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251758" w:rsidRPr="003B4B06">
        <w:trPr>
          <w:trHeight w:val="540"/>
        </w:trPr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2.9.1.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 твердых бытовых отходов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81720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68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81720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251758" w:rsidRPr="003B4B06">
        <w:trPr>
          <w:trHeight w:val="7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81720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57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81720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48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81720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251758" w:rsidRPr="003B4B06">
        <w:trPr>
          <w:trHeight w:val="68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Чистая вода (Брянская область)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F5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16 500 000,00</w:t>
            </w:r>
          </w:p>
        </w:tc>
      </w:tr>
      <w:tr w:rsidR="00251758" w:rsidRPr="003B4B06">
        <w:trPr>
          <w:trHeight w:val="68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F5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</w:tr>
      <w:tr w:rsidR="00251758" w:rsidRPr="003B4B06">
        <w:trPr>
          <w:trHeight w:val="68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F5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16 335 000,00</w:t>
            </w:r>
          </w:p>
        </w:tc>
      </w:tr>
      <w:tr w:rsidR="00251758" w:rsidRPr="003B4B06">
        <w:trPr>
          <w:trHeight w:val="68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F5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68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F5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16 500 000,00</w:t>
            </w:r>
          </w:p>
        </w:tc>
      </w:tr>
      <w:tr w:rsidR="00251758" w:rsidRPr="003B4B06">
        <w:trPr>
          <w:trHeight w:val="540"/>
        </w:trPr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2.10.1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F5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52430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16 500 000,00</w:t>
            </w: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49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F5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52430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</w:tr>
      <w:tr w:rsidR="00251758" w:rsidRPr="003B4B06">
        <w:trPr>
          <w:trHeight w:val="70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F5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52430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16 335 000,00</w:t>
            </w:r>
          </w:p>
        </w:tc>
      </w:tr>
      <w:tr w:rsidR="00251758" w:rsidRPr="003B4B06">
        <w:trPr>
          <w:trHeight w:val="58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F5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52430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67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F5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52430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16 500 000,00</w:t>
            </w:r>
          </w:p>
        </w:tc>
      </w:tr>
      <w:tr w:rsidR="00251758" w:rsidRPr="003B4B06">
        <w:trPr>
          <w:trHeight w:val="528"/>
        </w:trPr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т.ч.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Реконструкция водопроводных сетей по ул. Иванова, ул. Садовая, ул. Щорса, ул. Кирова, ул. Чапаева пер. Иванова, пер. Крупской в г. Унеча Унечского района Брянской области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F5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52430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6 500 000,00</w:t>
            </w:r>
          </w:p>
        </w:tc>
      </w:tr>
      <w:tr w:rsidR="00251758" w:rsidRPr="003B4B06">
        <w:trPr>
          <w:trHeight w:val="612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61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F5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52430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65 000,00</w:t>
            </w:r>
          </w:p>
        </w:tc>
      </w:tr>
      <w:tr w:rsidR="00251758" w:rsidRPr="003B4B06">
        <w:trPr>
          <w:trHeight w:val="7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F5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52430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6 435 000,00</w:t>
            </w:r>
          </w:p>
        </w:tc>
      </w:tr>
      <w:tr w:rsidR="00251758" w:rsidRPr="003B4B06">
        <w:trPr>
          <w:trHeight w:val="43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F5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52430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43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F5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52430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6 500 000,00</w:t>
            </w:r>
          </w:p>
        </w:tc>
      </w:tr>
      <w:tr w:rsidR="00251758" w:rsidRPr="003B4B06">
        <w:trPr>
          <w:trHeight w:val="576"/>
        </w:trPr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т.ч.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Модернизация оборудования на станции 2-го подъема воды в г. Унеча Унечского района Брянской области)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F5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52430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</w:tr>
      <w:tr w:rsidR="00251758" w:rsidRPr="003B4B06">
        <w:trPr>
          <w:trHeight w:val="588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62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F5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52430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51758" w:rsidRPr="003B4B06">
        <w:trPr>
          <w:trHeight w:val="85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F5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52430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9 900 000,00</w:t>
            </w:r>
          </w:p>
        </w:tc>
      </w:tr>
      <w:tr w:rsidR="00251758" w:rsidRPr="003B4B06">
        <w:trPr>
          <w:trHeight w:val="38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F5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52430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38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F5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52430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</w:tr>
      <w:tr w:rsidR="00251758" w:rsidRPr="003B4B06">
        <w:trPr>
          <w:trHeight w:val="288"/>
        </w:trPr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"Социальная политика на территории городского поселения"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375 622,41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375 555,10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375 796,18</w:t>
            </w: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40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375 622,41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375 555,10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375 796,18</w:t>
            </w:r>
          </w:p>
        </w:tc>
      </w:tr>
      <w:tr w:rsidR="00251758" w:rsidRPr="003B4B06">
        <w:trPr>
          <w:trHeight w:val="62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40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40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375 622,41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375 555,10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375 796,18</w:t>
            </w:r>
          </w:p>
        </w:tc>
      </w:tr>
      <w:tr w:rsidR="00251758" w:rsidRPr="003B4B06">
        <w:trPr>
          <w:trHeight w:val="73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государственной поддержки молодых семей в улучшении жилищных условий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196 242,58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196 242,58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196 242,58</w:t>
            </w:r>
          </w:p>
        </w:tc>
      </w:tr>
      <w:tr w:rsidR="00251758" w:rsidRPr="003B4B06">
        <w:trPr>
          <w:trHeight w:val="38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196 242,58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196 242,58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196 242,58</w:t>
            </w:r>
          </w:p>
        </w:tc>
      </w:tr>
      <w:tr w:rsidR="00251758" w:rsidRPr="003B4B06">
        <w:trPr>
          <w:trHeight w:val="55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40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40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196 242,58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196 242,58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196 242,58</w:t>
            </w:r>
          </w:p>
        </w:tc>
      </w:tr>
      <w:tr w:rsidR="00251758" w:rsidRPr="003B4B06">
        <w:trPr>
          <w:trHeight w:val="288"/>
        </w:trPr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3.1.1.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реализации мероприятий по обеспечению жильем молодых семей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84420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196 242,58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196 242,58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196 242,58</w:t>
            </w: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48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84420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196 242,58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196 242,58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196 242,58</w:t>
            </w:r>
          </w:p>
        </w:tc>
      </w:tr>
      <w:tr w:rsidR="00251758" w:rsidRPr="003B4B06">
        <w:trPr>
          <w:trHeight w:val="79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84420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40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84420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48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84420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196 242,58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196 242,58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196 242,58</w:t>
            </w:r>
          </w:p>
        </w:tc>
      </w:tr>
      <w:tr w:rsidR="00251758" w:rsidRPr="003B4B06">
        <w:trPr>
          <w:trHeight w:val="112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169 379,83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169 312,52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169 553,60</w:t>
            </w:r>
          </w:p>
        </w:tc>
      </w:tr>
      <w:tr w:rsidR="00251758" w:rsidRPr="003B4B06">
        <w:trPr>
          <w:trHeight w:val="46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169 379,83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169 312,52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169 553,60</w:t>
            </w:r>
          </w:p>
        </w:tc>
      </w:tr>
      <w:tr w:rsidR="00251758" w:rsidRPr="003B4B06">
        <w:trPr>
          <w:trHeight w:val="48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58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48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169 379,83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169 312,52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169 553,60</w:t>
            </w:r>
          </w:p>
        </w:tc>
      </w:tr>
      <w:tr w:rsidR="00251758" w:rsidRPr="003B4B06">
        <w:trPr>
          <w:trHeight w:val="288"/>
        </w:trPr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3.2.1.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82450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85 000,00</w:t>
            </w: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48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82450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85 000,00</w:t>
            </w:r>
          </w:p>
        </w:tc>
      </w:tr>
      <w:tr w:rsidR="00251758" w:rsidRPr="003B4B06">
        <w:trPr>
          <w:trHeight w:val="63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82450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3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82450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44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82450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85 000,00</w:t>
            </w:r>
          </w:p>
        </w:tc>
      </w:tr>
      <w:tr w:rsidR="00251758" w:rsidRPr="003B4B06">
        <w:trPr>
          <w:trHeight w:val="432"/>
        </w:trPr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3.2.2.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социальной и демографической политики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82470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84 379,83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84 312,52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84 553,60</w:t>
            </w: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28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82470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84 379,83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84 312,52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84 553,60</w:t>
            </w:r>
          </w:p>
        </w:tc>
      </w:tr>
      <w:tr w:rsidR="00251758" w:rsidRPr="003B4B06">
        <w:trPr>
          <w:trHeight w:val="52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82470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28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52470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28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52470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84 379,83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84 312,52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84 553,60</w:t>
            </w:r>
          </w:p>
        </w:tc>
      </w:tr>
      <w:tr w:rsidR="00251758" w:rsidRPr="003B4B06">
        <w:trPr>
          <w:trHeight w:val="52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успешной эффективной самореализации молодежи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251758" w:rsidRPr="003B4B06">
        <w:trPr>
          <w:trHeight w:val="28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251758" w:rsidRPr="003B4B06">
        <w:trPr>
          <w:trHeight w:val="52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28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28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251758" w:rsidRPr="003B4B06">
        <w:trPr>
          <w:trHeight w:val="288"/>
        </w:trPr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3.3.1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82360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45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82360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251758" w:rsidRPr="003B4B06">
        <w:trPr>
          <w:trHeight w:val="6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82360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45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82360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45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82360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251758" w:rsidRPr="003B4B06">
        <w:trPr>
          <w:trHeight w:val="300"/>
        </w:trPr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вне подпрограмм муниципальной программы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19 685 676,00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12 678 200,00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12 738 200,00</w:t>
            </w: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28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19 685 476,00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12 678 000,00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12 738 000,00</w:t>
            </w:r>
          </w:p>
        </w:tc>
      </w:tr>
      <w:tr w:rsidR="00251758" w:rsidRPr="003B4B06">
        <w:trPr>
          <w:trHeight w:val="52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251758" w:rsidRPr="003B4B06">
        <w:trPr>
          <w:trHeight w:val="28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28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19 685 676,00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12 678 200,00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12 738 200,00</w:t>
            </w:r>
          </w:p>
        </w:tc>
      </w:tr>
      <w:tr w:rsidR="00251758" w:rsidRPr="003B4B06">
        <w:trPr>
          <w:trHeight w:val="52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исполнения переданных полномочий Брянской области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251758" w:rsidRPr="003B4B06">
        <w:trPr>
          <w:trHeight w:val="28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52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251758" w:rsidRPr="003B4B06">
        <w:trPr>
          <w:trHeight w:val="28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28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251758" w:rsidRPr="003B4B06">
        <w:trPr>
          <w:trHeight w:val="285"/>
        </w:trPr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4.1.1.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12020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495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80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12020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7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12020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251758" w:rsidRPr="003B4B06">
        <w:trPr>
          <w:trHeight w:val="3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12020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76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12020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251758" w:rsidRPr="003B4B06">
        <w:trPr>
          <w:trHeight w:val="14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эффективного управления и распоряжения муниципальным имуществом городского поселения (в том числе земельными участками), рационального его использования, распоряжения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977 000,00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977 000,00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977 000,00</w:t>
            </w:r>
          </w:p>
        </w:tc>
      </w:tr>
      <w:tr w:rsidR="00251758" w:rsidRPr="003B4B06">
        <w:trPr>
          <w:trHeight w:val="61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977 000,00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977 000,00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977 000,00</w:t>
            </w:r>
          </w:p>
        </w:tc>
      </w:tr>
      <w:tr w:rsidR="00251758" w:rsidRPr="003B4B06">
        <w:trPr>
          <w:trHeight w:val="63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64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48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977 000,00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977 000,00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977 000,00</w:t>
            </w:r>
          </w:p>
        </w:tc>
      </w:tr>
      <w:tr w:rsidR="00251758" w:rsidRPr="003B4B06">
        <w:trPr>
          <w:trHeight w:val="528"/>
        </w:trPr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4.2.1.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имущества, признание прав и регулирования отношений муниципальной собственности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80900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26 000,00</w:t>
            </w: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52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80900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26 000,00</w:t>
            </w:r>
          </w:p>
        </w:tc>
      </w:tr>
      <w:tr w:rsidR="00251758" w:rsidRPr="003B4B06">
        <w:trPr>
          <w:trHeight w:val="52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80900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52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80900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52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80900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26 000,00</w:t>
            </w:r>
          </w:p>
        </w:tc>
      </w:tr>
      <w:tr w:rsidR="00251758" w:rsidRPr="003B4B06">
        <w:trPr>
          <w:trHeight w:val="300"/>
        </w:trPr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4.2.2.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Эксплуатация и содержание имущества казны муниципального образования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80920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201 000,00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201 000,00</w:t>
            </w: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52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80920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201 000,00</w:t>
            </w:r>
          </w:p>
        </w:tc>
      </w:tr>
      <w:tr w:rsidR="00251758" w:rsidRPr="003B4B06">
        <w:trPr>
          <w:trHeight w:val="73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80920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4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80920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4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80920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201 000,00</w:t>
            </w:r>
          </w:p>
        </w:tc>
      </w:tr>
      <w:tr w:rsidR="00251758" w:rsidRPr="003B4B06">
        <w:trPr>
          <w:trHeight w:val="564"/>
        </w:trPr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4.2.3.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участков, признанию прав и регулированию отношений муниципальной собственности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84310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750 000,00</w:t>
            </w:r>
          </w:p>
        </w:tc>
      </w:tr>
      <w:tr w:rsidR="00251758" w:rsidRPr="003B4B06">
        <w:trPr>
          <w:trHeight w:val="540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44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57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84310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750 000,00</w:t>
            </w:r>
          </w:p>
        </w:tc>
      </w:tr>
      <w:tr w:rsidR="00251758" w:rsidRPr="003B4B06">
        <w:trPr>
          <w:trHeight w:val="70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84310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70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84310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70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84310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750 000,00</w:t>
            </w:r>
          </w:p>
        </w:tc>
      </w:tr>
      <w:tr w:rsidR="00251758" w:rsidRPr="003B4B06">
        <w:trPr>
          <w:trHeight w:val="989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прав граждан на доступ к культурным ценностям, на участие в культурной жизни городского поселения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12 782 600,00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11 601 000,00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11 661 000,00</w:t>
            </w:r>
          </w:p>
        </w:tc>
      </w:tr>
      <w:tr w:rsidR="00251758" w:rsidRPr="003B4B06">
        <w:trPr>
          <w:trHeight w:val="80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12 782 600,00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11 601 000,00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11 661 000,00</w:t>
            </w:r>
          </w:p>
        </w:tc>
      </w:tr>
      <w:tr w:rsidR="00251758" w:rsidRPr="003B4B06">
        <w:trPr>
          <w:trHeight w:val="70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70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56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12 782 600,00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11 601 000,00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11 661 000,00</w:t>
            </w:r>
          </w:p>
        </w:tc>
      </w:tr>
      <w:tr w:rsidR="00251758" w:rsidRPr="003B4B06">
        <w:trPr>
          <w:trHeight w:val="612"/>
        </w:trPr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4.3.1.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       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84260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6 646 600,00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6 009 000,00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6 052 000,00</w:t>
            </w:r>
          </w:p>
        </w:tc>
      </w:tr>
      <w:tr w:rsidR="00251758" w:rsidRPr="003B4B06">
        <w:trPr>
          <w:trHeight w:val="612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50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84260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6 646 600,00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6 009 000,00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6 052 000,00</w:t>
            </w:r>
          </w:p>
        </w:tc>
      </w:tr>
      <w:tr w:rsidR="00251758" w:rsidRPr="003B4B06">
        <w:trPr>
          <w:trHeight w:val="50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84260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50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84260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50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84260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6 646 600,00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6 009 000,00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6 052 000,00</w:t>
            </w:r>
          </w:p>
        </w:tc>
      </w:tr>
      <w:tr w:rsidR="00251758" w:rsidRPr="003B4B06">
        <w:trPr>
          <w:trHeight w:val="612"/>
        </w:trPr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4.3.2.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4 436 000,00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4 392 000,00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4 409 000,00</w:t>
            </w:r>
          </w:p>
        </w:tc>
      </w:tr>
      <w:tr w:rsidR="00251758" w:rsidRPr="003B4B06">
        <w:trPr>
          <w:trHeight w:val="612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456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49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84260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4 436 000,00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4 392 000,00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4 409 000,00</w:t>
            </w:r>
          </w:p>
        </w:tc>
      </w:tr>
      <w:tr w:rsidR="00251758" w:rsidRPr="003B4B06">
        <w:trPr>
          <w:trHeight w:val="61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84260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51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84260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46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84260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4 436 000,00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4 392 000,00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4 409 000,00</w:t>
            </w:r>
          </w:p>
        </w:tc>
      </w:tr>
      <w:tr w:rsidR="00251758" w:rsidRPr="003B4B06">
        <w:trPr>
          <w:trHeight w:val="612"/>
        </w:trPr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4.3.3.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массового отдыха жителей поселения и организация обустройства мест массового отдыха населения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84320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251758" w:rsidRPr="003B4B06">
        <w:trPr>
          <w:trHeight w:val="612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49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84320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251758" w:rsidRPr="003B4B06">
        <w:trPr>
          <w:trHeight w:val="49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84320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49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84320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49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84320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251758" w:rsidRPr="003B4B06">
        <w:trPr>
          <w:trHeight w:val="492"/>
        </w:trPr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4.3.4.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сохранению, использованию и популяризации объектов культурного наследия (памятников истории и культуры), находящихся в собственности поселения, охране объектов культурного наследия (памятников истории и культуры) местного (муниципального) значения, расположенных на территории поселения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84430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492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492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839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48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84430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52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84430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50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84430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45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84430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7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Популяризация массового и профессионального спорта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5 825 876,00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46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5 825 876,00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48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7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52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5 825 876,00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236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4.4.1.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обеспечению условий для развития на территории поселения физической культуры, школьного спорта, организации проведения официальных физкультурно-оздоровительных и спортивных мероприятий поселения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84290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5 825 876,00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7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84290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5 825 876,00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7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84290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7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84290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48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84290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5 825 876,00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128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51758" w:rsidRPr="003B4B06">
        <w:trPr>
          <w:trHeight w:val="7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51758" w:rsidRPr="003B4B06">
        <w:trPr>
          <w:trHeight w:val="7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7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7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51758" w:rsidRPr="003B4B06">
        <w:trPr>
          <w:trHeight w:val="612"/>
        </w:trPr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4.5.1.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доступной среды для граждан-инвалидов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82460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51758" w:rsidRPr="003B4B06">
        <w:trPr>
          <w:trHeight w:val="414"/>
        </w:trPr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758" w:rsidRPr="003B4B06">
        <w:trPr>
          <w:trHeight w:val="67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82460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51758" w:rsidRPr="003B4B06">
        <w:trPr>
          <w:trHeight w:val="63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82460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46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82460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1758" w:rsidRPr="003B4B06">
        <w:trPr>
          <w:trHeight w:val="803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82460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758" w:rsidRPr="007D5F7C" w:rsidRDefault="00251758" w:rsidP="0030153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F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</w:tbl>
    <w:p w:rsidR="00251758" w:rsidRPr="007D5F7C" w:rsidRDefault="00251758" w:rsidP="00051C05">
      <w:pPr>
        <w:pStyle w:val="ConsPlusTitle"/>
        <w:jc w:val="center"/>
      </w:pPr>
    </w:p>
    <w:p w:rsidR="00251758" w:rsidRPr="007D5F7C" w:rsidRDefault="00251758" w:rsidP="00051C05">
      <w:pPr>
        <w:pStyle w:val="ConsPlusTitle"/>
        <w:jc w:val="center"/>
      </w:pPr>
    </w:p>
    <w:p w:rsidR="00251758" w:rsidRPr="007D5F7C" w:rsidRDefault="00251758" w:rsidP="00051C05">
      <w:pPr>
        <w:pStyle w:val="ConsPlusTitle"/>
        <w:jc w:val="center"/>
      </w:pPr>
    </w:p>
    <w:p w:rsidR="00251758" w:rsidRPr="007D5F7C" w:rsidRDefault="00251758" w:rsidP="00051C05">
      <w:pPr>
        <w:pStyle w:val="ConsPlusTitle"/>
        <w:jc w:val="center"/>
      </w:pPr>
    </w:p>
    <w:p w:rsidR="00251758" w:rsidRPr="007D5F7C" w:rsidRDefault="00251758" w:rsidP="00051C05">
      <w:pPr>
        <w:pStyle w:val="ConsPlusTitle"/>
        <w:jc w:val="center"/>
      </w:pPr>
    </w:p>
    <w:sectPr w:rsidR="00251758" w:rsidRPr="007D5F7C" w:rsidSect="00DB7C29">
      <w:pgSz w:w="16838" w:h="11906" w:orient="landscape" w:code="9"/>
      <w:pgMar w:top="113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292C"/>
    <w:rsid w:val="00014DE8"/>
    <w:rsid w:val="00051C05"/>
    <w:rsid w:val="000A292C"/>
    <w:rsid w:val="000B1B23"/>
    <w:rsid w:val="000F002B"/>
    <w:rsid w:val="000F5A5B"/>
    <w:rsid w:val="00156C4E"/>
    <w:rsid w:val="00167B47"/>
    <w:rsid w:val="001910D3"/>
    <w:rsid w:val="00191CB6"/>
    <w:rsid w:val="00196CD0"/>
    <w:rsid w:val="001C6D84"/>
    <w:rsid w:val="001D3901"/>
    <w:rsid w:val="00220BC1"/>
    <w:rsid w:val="00251758"/>
    <w:rsid w:val="00260D20"/>
    <w:rsid w:val="002B0CCD"/>
    <w:rsid w:val="002B5F91"/>
    <w:rsid w:val="00301535"/>
    <w:rsid w:val="00314988"/>
    <w:rsid w:val="00344174"/>
    <w:rsid w:val="0036257A"/>
    <w:rsid w:val="003703AE"/>
    <w:rsid w:val="003711C2"/>
    <w:rsid w:val="003B46A0"/>
    <w:rsid w:val="003B4B06"/>
    <w:rsid w:val="003C6788"/>
    <w:rsid w:val="003E262E"/>
    <w:rsid w:val="003F242C"/>
    <w:rsid w:val="00417444"/>
    <w:rsid w:val="004217A0"/>
    <w:rsid w:val="004227C0"/>
    <w:rsid w:val="00427D68"/>
    <w:rsid w:val="004B4E7D"/>
    <w:rsid w:val="004E4920"/>
    <w:rsid w:val="004F0CE7"/>
    <w:rsid w:val="00567773"/>
    <w:rsid w:val="005A6142"/>
    <w:rsid w:val="005B6621"/>
    <w:rsid w:val="005C7408"/>
    <w:rsid w:val="005E6D7B"/>
    <w:rsid w:val="005F1418"/>
    <w:rsid w:val="005F5C20"/>
    <w:rsid w:val="006538EA"/>
    <w:rsid w:val="0069010A"/>
    <w:rsid w:val="006B5795"/>
    <w:rsid w:val="006E199A"/>
    <w:rsid w:val="006E5C20"/>
    <w:rsid w:val="007132C9"/>
    <w:rsid w:val="00726B58"/>
    <w:rsid w:val="00754548"/>
    <w:rsid w:val="00795DEC"/>
    <w:rsid w:val="007B6B14"/>
    <w:rsid w:val="007D5F7C"/>
    <w:rsid w:val="0080327A"/>
    <w:rsid w:val="00811346"/>
    <w:rsid w:val="00820B92"/>
    <w:rsid w:val="008434DB"/>
    <w:rsid w:val="00846FB8"/>
    <w:rsid w:val="00853AB5"/>
    <w:rsid w:val="00866972"/>
    <w:rsid w:val="008A0988"/>
    <w:rsid w:val="008E0D78"/>
    <w:rsid w:val="009209D2"/>
    <w:rsid w:val="00923E51"/>
    <w:rsid w:val="00942658"/>
    <w:rsid w:val="00973FDD"/>
    <w:rsid w:val="00974B40"/>
    <w:rsid w:val="00991217"/>
    <w:rsid w:val="00995089"/>
    <w:rsid w:val="009A4F8B"/>
    <w:rsid w:val="009C2A1E"/>
    <w:rsid w:val="009C45D8"/>
    <w:rsid w:val="00A26511"/>
    <w:rsid w:val="00A44AD1"/>
    <w:rsid w:val="00A75B38"/>
    <w:rsid w:val="00A857A1"/>
    <w:rsid w:val="00AA1314"/>
    <w:rsid w:val="00AF7457"/>
    <w:rsid w:val="00BD162D"/>
    <w:rsid w:val="00BE0AFF"/>
    <w:rsid w:val="00BF2A5D"/>
    <w:rsid w:val="00C535DA"/>
    <w:rsid w:val="00C55AB1"/>
    <w:rsid w:val="00CC57A1"/>
    <w:rsid w:val="00D1751F"/>
    <w:rsid w:val="00D244E0"/>
    <w:rsid w:val="00DB7C29"/>
    <w:rsid w:val="00DF4696"/>
    <w:rsid w:val="00E038C4"/>
    <w:rsid w:val="00E74217"/>
    <w:rsid w:val="00E92F53"/>
    <w:rsid w:val="00E93A45"/>
    <w:rsid w:val="00E96429"/>
    <w:rsid w:val="00EA4C51"/>
    <w:rsid w:val="00EB6D75"/>
    <w:rsid w:val="00F10EE3"/>
    <w:rsid w:val="00F209FB"/>
    <w:rsid w:val="00F66691"/>
    <w:rsid w:val="00F7044D"/>
    <w:rsid w:val="00F94ADE"/>
    <w:rsid w:val="00F958F9"/>
    <w:rsid w:val="00FA1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A5B"/>
    <w:pPr>
      <w:spacing w:line="360" w:lineRule="auto"/>
      <w:ind w:firstLine="709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51C0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F10EE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10EE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rsid w:val="00866972"/>
    <w:rPr>
      <w:color w:val="auto"/>
      <w:u w:val="single"/>
    </w:rPr>
  </w:style>
  <w:style w:type="character" w:styleId="FollowedHyperlink">
    <w:name w:val="FollowedHyperlink"/>
    <w:basedOn w:val="DefaultParagraphFont"/>
    <w:uiPriority w:val="99"/>
    <w:semiHidden/>
    <w:rsid w:val="00866972"/>
    <w:rPr>
      <w:color w:val="auto"/>
      <w:u w:val="single"/>
    </w:rPr>
  </w:style>
  <w:style w:type="paragraph" w:customStyle="1" w:styleId="xl63">
    <w:name w:val="xl63"/>
    <w:basedOn w:val="Normal"/>
    <w:uiPriority w:val="99"/>
    <w:rsid w:val="00866972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Normal"/>
    <w:uiPriority w:val="99"/>
    <w:rsid w:val="0086697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5">
    <w:name w:val="xl105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Normal"/>
    <w:uiPriority w:val="99"/>
    <w:rsid w:val="0086697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Normal"/>
    <w:uiPriority w:val="99"/>
    <w:rsid w:val="008669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8">
    <w:name w:val="xl118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9">
    <w:name w:val="xl119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0">
    <w:name w:val="xl12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1">
    <w:name w:val="xl121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6">
    <w:name w:val="xl126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740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0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0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0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0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0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0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0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0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0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0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0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0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0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0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491</TotalTime>
  <Pages>24</Pages>
  <Words>4512</Words>
  <Characters>25719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Лосева Е.Ю.</cp:lastModifiedBy>
  <cp:revision>77</cp:revision>
  <cp:lastPrinted>2021-07-16T12:24:00Z</cp:lastPrinted>
  <dcterms:created xsi:type="dcterms:W3CDTF">2019-01-22T13:43:00Z</dcterms:created>
  <dcterms:modified xsi:type="dcterms:W3CDTF">2021-07-20T09:36:00Z</dcterms:modified>
</cp:coreProperties>
</file>